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AE" w:rsidRPr="00D87139" w:rsidRDefault="003737AE" w:rsidP="00D87139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</w:t>
      </w:r>
      <w:r w:rsidRPr="00D87139">
        <w:rPr>
          <w:rFonts w:ascii="黑体" w:eastAsia="黑体" w:hAnsi="黑体"/>
          <w:sz w:val="32"/>
          <w:szCs w:val="32"/>
        </w:rPr>
        <w:t>1</w:t>
      </w:r>
    </w:p>
    <w:p w:rsidR="003737AE" w:rsidRPr="00D87139" w:rsidRDefault="003737AE" w:rsidP="00D87139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3737AE" w:rsidRPr="00D87139" w:rsidRDefault="003737AE" w:rsidP="00D8713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D87139">
        <w:rPr>
          <w:rFonts w:ascii="方正小标宋简体" w:eastAsia="方正小标宋简体" w:hAnsi="黑体"/>
          <w:sz w:val="44"/>
          <w:szCs w:val="44"/>
        </w:rPr>
        <w:t>2017</w:t>
      </w:r>
      <w:r w:rsidRPr="00D87139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3737AE" w:rsidRPr="00D87139" w:rsidRDefault="003737AE" w:rsidP="00D87139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3737AE" w:rsidRPr="00D87139" w:rsidRDefault="003737AE" w:rsidP="00D87139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</w:t>
      </w:r>
      <w:r w:rsidRPr="00D87139">
        <w:rPr>
          <w:rFonts w:ascii="宋体" w:hAnsi="宋体"/>
          <w:sz w:val="28"/>
          <w:szCs w:val="28"/>
        </w:rPr>
        <w:t>:</w:t>
      </w:r>
      <w:r w:rsidRPr="00D87139">
        <w:rPr>
          <w:rFonts w:ascii="Times New Roman" w:hAnsi="Times New Roman"/>
          <w:sz w:val="28"/>
          <w:szCs w:val="28"/>
        </w:rPr>
        <w:t xml:space="preserve"> __</w:t>
      </w:r>
      <w:r>
        <w:rPr>
          <w:rFonts w:ascii="Times New Roman" w:hAnsi="Times New Roman" w:hint="eastAsia"/>
          <w:sz w:val="28"/>
          <w:szCs w:val="28"/>
        </w:rPr>
        <w:t>惠州市中医医院</w:t>
      </w:r>
      <w:r w:rsidRPr="00D87139">
        <w:rPr>
          <w:rFonts w:ascii="Times New Roman" w:hAnsi="Times New Roman"/>
          <w:sz w:val="28"/>
          <w:szCs w:val="28"/>
        </w:rPr>
        <w:t>__</w:t>
      </w:r>
      <w:r w:rsidRPr="00D87139">
        <w:rPr>
          <w:rFonts w:ascii="仿宋_GB2312" w:eastAsia="仿宋_GB2312" w:hAnsi="Times New Roman"/>
          <w:sz w:val="24"/>
          <w:szCs w:val="24"/>
        </w:rPr>
        <w:t xml:space="preserve">             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Pr="00D87139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1</w:t>
      </w:r>
      <w:r w:rsidRPr="00D87139">
        <w:rPr>
          <w:rFonts w:ascii="Times New Roman" w:hAnsi="Times New Roman"/>
          <w:sz w:val="28"/>
          <w:szCs w:val="28"/>
        </w:rPr>
        <w:t xml:space="preserve">__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Pr="00D8713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1</w:t>
      </w:r>
      <w:r w:rsidRPr="00D87139">
        <w:rPr>
          <w:rFonts w:ascii="Times New Roman" w:hAnsi="Times New Roman"/>
          <w:sz w:val="28"/>
          <w:szCs w:val="28"/>
        </w:rPr>
        <w:t>_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4"/>
        <w:gridCol w:w="2136"/>
        <w:gridCol w:w="1667"/>
        <w:gridCol w:w="1030"/>
        <w:gridCol w:w="792"/>
        <w:gridCol w:w="2616"/>
        <w:gridCol w:w="920"/>
        <w:gridCol w:w="835"/>
        <w:gridCol w:w="949"/>
        <w:gridCol w:w="1021"/>
        <w:gridCol w:w="1110"/>
        <w:gridCol w:w="2136"/>
      </w:tblGrid>
      <w:tr w:rsidR="003737AE" w:rsidRPr="00D87139" w:rsidTr="005C0448">
        <w:trPr>
          <w:trHeight w:val="435"/>
          <w:jc w:val="center"/>
        </w:trPr>
        <w:tc>
          <w:tcPr>
            <w:tcW w:w="474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2136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1667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030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792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616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920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1784" w:type="dxa"/>
            <w:gridSpan w:val="2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021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110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2136" w:type="dxa"/>
            <w:vMerge w:val="restart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3737AE" w:rsidRPr="00D87139" w:rsidTr="005C0448">
        <w:trPr>
          <w:trHeight w:val="363"/>
          <w:jc w:val="center"/>
        </w:trPr>
        <w:tc>
          <w:tcPr>
            <w:tcW w:w="474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36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67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30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92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16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20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35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949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021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10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36" w:type="dxa"/>
            <w:vMerge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737AE" w:rsidRPr="00D87139" w:rsidTr="005C0448">
        <w:trPr>
          <w:trHeight w:val="813"/>
          <w:jc w:val="center"/>
        </w:trPr>
        <w:tc>
          <w:tcPr>
            <w:tcW w:w="474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</w:t>
            </w:r>
          </w:p>
        </w:tc>
        <w:tc>
          <w:tcPr>
            <w:tcW w:w="213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z20171907012</w:t>
            </w:r>
          </w:p>
        </w:tc>
        <w:tc>
          <w:tcPr>
            <w:tcW w:w="1667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骨质疏松中西医结合诊疗暨骨科特色疗法推广学习班</w:t>
            </w:r>
          </w:p>
        </w:tc>
        <w:tc>
          <w:tcPr>
            <w:tcW w:w="103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惠州市中医医院</w:t>
            </w:r>
          </w:p>
        </w:tc>
        <w:tc>
          <w:tcPr>
            <w:tcW w:w="792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谭志宏</w:t>
            </w:r>
          </w:p>
        </w:tc>
        <w:tc>
          <w:tcPr>
            <w:tcW w:w="261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2017.5.19-5.20.</w:t>
            </w:r>
          </w:p>
        </w:tc>
        <w:tc>
          <w:tcPr>
            <w:tcW w:w="92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15</w:t>
            </w:r>
          </w:p>
        </w:tc>
        <w:tc>
          <w:tcPr>
            <w:tcW w:w="835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</w:t>
            </w:r>
          </w:p>
        </w:tc>
        <w:tc>
          <w:tcPr>
            <w:tcW w:w="949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5</w:t>
            </w:r>
          </w:p>
        </w:tc>
        <w:tc>
          <w:tcPr>
            <w:tcW w:w="1021" w:type="dxa"/>
            <w:vAlign w:val="center"/>
          </w:tcPr>
          <w:p w:rsidR="003737AE" w:rsidRPr="00A660F1" w:rsidRDefault="003737AE" w:rsidP="00A660F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 w:rsidRPr="00A660F1">
              <w:rPr>
                <w:rFonts w:ascii="黑体" w:eastAsia="黑体" w:hAnsi="黑体"/>
                <w:sz w:val="32"/>
                <w:szCs w:val="32"/>
              </w:rPr>
              <w:t>291</w:t>
            </w:r>
            <w:r w:rsidRPr="00A660F1">
              <w:rPr>
                <w:rFonts w:ascii="黑体" w:eastAsia="黑体" w:hAnsi="黑体" w:hint="eastAsia"/>
                <w:sz w:val="32"/>
                <w:szCs w:val="32"/>
              </w:rPr>
              <w:t>（培训人数）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，</w:t>
            </w:r>
          </w:p>
          <w:p w:rsidR="003737AE" w:rsidRPr="00A660F1" w:rsidRDefault="003737AE" w:rsidP="00A660F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 w:rsidRPr="00A660F1">
              <w:rPr>
                <w:rFonts w:ascii="黑体" w:eastAsia="黑体" w:hAnsi="黑体"/>
                <w:sz w:val="32"/>
                <w:szCs w:val="32"/>
              </w:rPr>
              <w:t>121</w:t>
            </w:r>
            <w:r w:rsidRPr="00A660F1">
              <w:rPr>
                <w:rFonts w:ascii="黑体" w:eastAsia="黑体" w:hAnsi="黑体" w:hint="eastAsia"/>
                <w:sz w:val="32"/>
                <w:szCs w:val="32"/>
              </w:rPr>
              <w:t>（授分人数）</w:t>
            </w:r>
          </w:p>
        </w:tc>
        <w:tc>
          <w:tcPr>
            <w:tcW w:w="111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冯丽萍</w:t>
            </w:r>
          </w:p>
        </w:tc>
        <w:tc>
          <w:tcPr>
            <w:tcW w:w="213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0752-2189981</w:t>
            </w:r>
          </w:p>
        </w:tc>
      </w:tr>
      <w:tr w:rsidR="003737AE" w:rsidRPr="00D87139" w:rsidTr="005C0448">
        <w:trPr>
          <w:trHeight w:val="813"/>
          <w:jc w:val="center"/>
        </w:trPr>
        <w:tc>
          <w:tcPr>
            <w:tcW w:w="474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67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3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92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61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2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9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3737AE" w:rsidRPr="00D87139" w:rsidTr="005C0448">
        <w:trPr>
          <w:trHeight w:val="896"/>
          <w:jc w:val="center"/>
        </w:trPr>
        <w:tc>
          <w:tcPr>
            <w:tcW w:w="474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67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3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792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61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2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835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9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136" w:type="dxa"/>
            <w:vAlign w:val="center"/>
          </w:tcPr>
          <w:p w:rsidR="003737AE" w:rsidRPr="00D87139" w:rsidRDefault="003737AE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3737AE" w:rsidRPr="00D87139" w:rsidRDefault="003737AE" w:rsidP="003737AE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</w:t>
      </w:r>
      <w:r w:rsidRPr="00D87139">
        <w:rPr>
          <w:rFonts w:ascii="仿宋_GB2312" w:eastAsia="仿宋_GB2312" w:hAnsi="黑体"/>
          <w:sz w:val="24"/>
          <w:szCs w:val="32"/>
        </w:rPr>
        <w:t>1.</w:t>
      </w:r>
      <w:r w:rsidRPr="00D87139"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 w:rsidRPr="00D87139">
        <w:rPr>
          <w:rFonts w:ascii="仿宋_GB2312" w:eastAsia="仿宋_GB2312" w:hAnsi="黑体"/>
          <w:sz w:val="24"/>
          <w:szCs w:val="32"/>
        </w:rPr>
        <w:t>-</w:t>
      </w:r>
      <w:r w:rsidRPr="00D87139"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3737AE" w:rsidRPr="00C60322" w:rsidRDefault="003737AE" w:rsidP="00C60322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  <w:sectPr w:rsidR="003737AE" w:rsidRPr="00C60322" w:rsidSect="00C73451">
          <w:footerReference w:type="even" r:id="rId6"/>
          <w:footerReference w:type="default" r:id="rId7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  <w:r w:rsidRPr="00D87139">
        <w:rPr>
          <w:rFonts w:ascii="仿宋_GB2312" w:eastAsia="仿宋_GB2312" w:hAnsi="黑体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 w:rsidRPr="00D87139">
        <w:rPr>
          <w:rFonts w:ascii="仿宋_GB2312" w:eastAsia="仿宋_GB2312" w:hAnsi="Times New Roman"/>
          <w:sz w:val="24"/>
          <w:szCs w:val="32"/>
        </w:rPr>
        <w:t>50</w:t>
      </w:r>
      <w:r w:rsidRPr="00D87139">
        <w:rPr>
          <w:rFonts w:ascii="仿宋_GB2312" w:eastAsia="仿宋_GB2312" w:hAnsi="Times New Roman" w:hint="eastAsia"/>
          <w:sz w:val="24"/>
          <w:szCs w:val="32"/>
        </w:rPr>
        <w:t>分钟左右，半天</w:t>
      </w:r>
      <w:r w:rsidRPr="00D87139">
        <w:rPr>
          <w:rFonts w:ascii="仿宋_GB2312" w:eastAsia="仿宋_GB2312" w:hAnsi="Times New Roman"/>
          <w:sz w:val="24"/>
          <w:szCs w:val="32"/>
        </w:rPr>
        <w:t>4</w:t>
      </w:r>
      <w:r w:rsidRPr="00D87139">
        <w:rPr>
          <w:rFonts w:ascii="仿宋_GB2312" w:eastAsia="仿宋_GB2312" w:hAnsi="Times New Roman" w:hint="eastAsia"/>
          <w:sz w:val="24"/>
          <w:szCs w:val="32"/>
        </w:rPr>
        <w:t>学时，每天不超过</w:t>
      </w:r>
      <w:r w:rsidRPr="00D87139">
        <w:rPr>
          <w:rFonts w:ascii="仿宋_GB2312" w:eastAsia="仿宋_GB2312" w:hAnsi="Times New Roman"/>
          <w:sz w:val="24"/>
          <w:szCs w:val="32"/>
        </w:rPr>
        <w:t>8</w:t>
      </w:r>
      <w:r w:rsidRPr="00D87139"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p w:rsidR="003737AE" w:rsidRPr="003F7A62" w:rsidRDefault="003737AE" w:rsidP="00C60322">
      <w:pPr>
        <w:spacing w:line="560" w:lineRule="exact"/>
        <w:jc w:val="left"/>
      </w:pPr>
    </w:p>
    <w:sectPr w:rsidR="003737AE" w:rsidRPr="003F7A62" w:rsidSect="00B07E77">
      <w:headerReference w:type="default" r:id="rId8"/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7AE" w:rsidRDefault="003737AE" w:rsidP="002F0B3C">
      <w:r>
        <w:separator/>
      </w:r>
    </w:p>
  </w:endnote>
  <w:endnote w:type="continuationSeparator" w:id="0">
    <w:p w:rsidR="003737AE" w:rsidRDefault="003737AE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7AE" w:rsidRPr="00265E02" w:rsidRDefault="003737AE" w:rsidP="004F1D48">
    <w:pPr>
      <w:pStyle w:val="Footer"/>
      <w:ind w:firstLineChars="100" w:firstLine="31680"/>
      <w:rPr>
        <w:rFonts w:ascii="宋体"/>
        <w:sz w:val="28"/>
        <w:szCs w:val="28"/>
      </w:rPr>
    </w:pPr>
    <w:r>
      <w:rPr>
        <w:rFonts w:ascii="宋体" w:hAnsi="宋体"/>
        <w:sz w:val="28"/>
        <w:szCs w:val="28"/>
        <w:lang/>
      </w:rPr>
      <w:t>—</w:t>
    </w:r>
    <w:r w:rsidRPr="00265E02">
      <w:rPr>
        <w:rFonts w:ascii="宋体" w:hAnsi="宋体"/>
        <w:sz w:val="28"/>
        <w:szCs w:val="28"/>
        <w:lang/>
      </w:rPr>
      <w:t xml:space="preserve">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Pr="00C60322">
      <w:rPr>
        <w:rFonts w:ascii="宋体" w:hAnsi="宋体"/>
        <w:noProof/>
        <w:sz w:val="28"/>
        <w:szCs w:val="28"/>
        <w:lang w:val="zh-CN"/>
      </w:rPr>
      <w:t>2</w:t>
    </w:r>
    <w:r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  <w:lang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7AE" w:rsidRPr="00265E02" w:rsidRDefault="003737AE" w:rsidP="00265E02">
    <w:pPr>
      <w:pStyle w:val="Footer"/>
      <w:wordWrap w:val="0"/>
      <w:jc w:val="right"/>
      <w:rPr>
        <w:rFonts w:ascii="宋体"/>
        <w:sz w:val="28"/>
        <w:szCs w:val="28"/>
      </w:rPr>
    </w:pPr>
    <w:r w:rsidRPr="00265E02">
      <w:rPr>
        <w:rFonts w:ascii="宋体" w:hAnsi="宋体"/>
        <w:sz w:val="28"/>
        <w:szCs w:val="28"/>
        <w:lang/>
      </w:rPr>
      <w:t xml:space="preserve">— </w:t>
    </w:r>
    <w:r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Pr="00265E02">
      <w:rPr>
        <w:rFonts w:ascii="宋体" w:hAnsi="宋体"/>
        <w:sz w:val="28"/>
        <w:szCs w:val="28"/>
      </w:rPr>
      <w:fldChar w:fldCharType="separate"/>
    </w:r>
    <w:r w:rsidRPr="00C60322">
      <w:rPr>
        <w:rFonts w:ascii="宋体" w:hAnsi="宋体"/>
        <w:noProof/>
        <w:sz w:val="28"/>
        <w:szCs w:val="28"/>
        <w:lang w:val="zh-CN"/>
      </w:rPr>
      <w:t>1</w:t>
    </w:r>
    <w:r w:rsidRPr="00265E02">
      <w:rPr>
        <w:rFonts w:ascii="宋体" w:hAnsi="宋体"/>
        <w:sz w:val="28"/>
        <w:szCs w:val="28"/>
      </w:rPr>
      <w:fldChar w:fldCharType="end"/>
    </w:r>
    <w:r w:rsidRPr="00265E02">
      <w:rPr>
        <w:rFonts w:ascii="宋体" w:hAnsi="宋体"/>
        <w:sz w:val="28"/>
        <w:szCs w:val="28"/>
        <w:lang/>
      </w:rPr>
      <w:t xml:space="preserve"> —</w:t>
    </w:r>
    <w:r>
      <w:rPr>
        <w:rFonts w:ascii="宋体" w:hAnsi="宋体"/>
        <w:sz w:val="28"/>
        <w:szCs w:val="28"/>
        <w:lang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7AE" w:rsidRDefault="003737AE" w:rsidP="002F0B3C">
      <w:r>
        <w:separator/>
      </w:r>
    </w:p>
  </w:footnote>
  <w:footnote w:type="continuationSeparator" w:id="0">
    <w:p w:rsidR="003737AE" w:rsidRDefault="003737AE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7AE" w:rsidRDefault="003737AE" w:rsidP="00C23695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BB1"/>
    <w:rsid w:val="00001E60"/>
    <w:rsid w:val="00004E54"/>
    <w:rsid w:val="00006B22"/>
    <w:rsid w:val="00010DCA"/>
    <w:rsid w:val="00014499"/>
    <w:rsid w:val="0001636B"/>
    <w:rsid w:val="000249F4"/>
    <w:rsid w:val="000250B5"/>
    <w:rsid w:val="000443E0"/>
    <w:rsid w:val="0005406D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21B3"/>
    <w:rsid w:val="001F36F8"/>
    <w:rsid w:val="001F6F1D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6A8E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737AE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FCB"/>
    <w:rsid w:val="003F2063"/>
    <w:rsid w:val="003F60E7"/>
    <w:rsid w:val="003F7A62"/>
    <w:rsid w:val="003F7D32"/>
    <w:rsid w:val="00403E3B"/>
    <w:rsid w:val="004207C2"/>
    <w:rsid w:val="004232DE"/>
    <w:rsid w:val="00423E68"/>
    <w:rsid w:val="00432EA6"/>
    <w:rsid w:val="0044686D"/>
    <w:rsid w:val="00446FBD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1D48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A4E21"/>
    <w:rsid w:val="005C0448"/>
    <w:rsid w:val="005D4B78"/>
    <w:rsid w:val="005D78A1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64DCE"/>
    <w:rsid w:val="00671F40"/>
    <w:rsid w:val="00672E15"/>
    <w:rsid w:val="00682B7F"/>
    <w:rsid w:val="006874E7"/>
    <w:rsid w:val="00687F9B"/>
    <w:rsid w:val="00690238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5066"/>
    <w:rsid w:val="00847CF3"/>
    <w:rsid w:val="0086277B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660F1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3013"/>
    <w:rsid w:val="00B9741C"/>
    <w:rsid w:val="00BA0AF0"/>
    <w:rsid w:val="00BA46B6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60322"/>
    <w:rsid w:val="00C71778"/>
    <w:rsid w:val="00C73451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F7B2C"/>
    <w:rsid w:val="00E1591C"/>
    <w:rsid w:val="00E203E2"/>
    <w:rsid w:val="00E34403"/>
    <w:rsid w:val="00E40878"/>
    <w:rsid w:val="00E50B3D"/>
    <w:rsid w:val="00E60476"/>
    <w:rsid w:val="00E75B1B"/>
    <w:rsid w:val="00E867BB"/>
    <w:rsid w:val="00E92AA7"/>
    <w:rsid w:val="00E95CC3"/>
    <w:rsid w:val="00E96AEC"/>
    <w:rsid w:val="00EA3636"/>
    <w:rsid w:val="00EA46A8"/>
    <w:rsid w:val="00EA6D69"/>
    <w:rsid w:val="00EB5C17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F44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uiPriority w:val="99"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Hyperlink">
    <w:name w:val="Hyperlink"/>
    <w:basedOn w:val="DefaultParagraphFont"/>
    <w:uiPriority w:val="99"/>
    <w:rsid w:val="00DA01F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8136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2E0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F0B3C"/>
    <w:rPr>
      <w:kern w:val="2"/>
      <w:sz w:val="18"/>
    </w:rPr>
  </w:style>
  <w:style w:type="paragraph" w:styleId="Footer">
    <w:name w:val="footer"/>
    <w:basedOn w:val="Normal"/>
    <w:link w:val="FooterChar"/>
    <w:uiPriority w:val="99"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F0B3C"/>
    <w:rPr>
      <w:kern w:val="2"/>
      <w:sz w:val="18"/>
    </w:rPr>
  </w:style>
  <w:style w:type="paragraph" w:styleId="Date">
    <w:name w:val="Date"/>
    <w:basedOn w:val="Normal"/>
    <w:next w:val="Normal"/>
    <w:link w:val="DateChar"/>
    <w:uiPriority w:val="99"/>
    <w:rsid w:val="00F7391C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7C72E0"/>
  </w:style>
  <w:style w:type="table" w:styleId="TableGrid">
    <w:name w:val="Table Grid"/>
    <w:basedOn w:val="TableNormal"/>
    <w:uiPriority w:val="99"/>
    <w:rsid w:val="00001E60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001E60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01E60"/>
    <w:rPr>
      <w:kern w:val="2"/>
      <w:sz w:val="18"/>
    </w:rPr>
  </w:style>
  <w:style w:type="character" w:styleId="FootnoteReference">
    <w:name w:val="footnote reference"/>
    <w:basedOn w:val="DefaultParagraphFont"/>
    <w:uiPriority w:val="99"/>
    <w:semiHidden/>
    <w:rsid w:val="00001E6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5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62</Words>
  <Characters>359</Characters>
  <Application>Microsoft Office Outlook</Application>
  <DocSecurity>0</DocSecurity>
  <Lines>0</Lines>
  <Paragraphs>0</Paragraphs>
  <ScaleCrop>false</ScaleCrop>
  <Company>您的公司名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subject/>
  <dc:creator>lenovo</dc:creator>
  <cp:keywords/>
  <dc:description/>
  <cp:lastModifiedBy>user</cp:lastModifiedBy>
  <cp:revision>3</cp:revision>
  <cp:lastPrinted>2017-07-13T03:00:00Z</cp:lastPrinted>
  <dcterms:created xsi:type="dcterms:W3CDTF">2017-08-04T02:21:00Z</dcterms:created>
  <dcterms:modified xsi:type="dcterms:W3CDTF">2017-08-04T02:22:00Z</dcterms:modified>
</cp:coreProperties>
</file>